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B" w:rsidRDefault="00E67CDB" w:rsidP="00F45E18">
      <w:pPr>
        <w:shd w:val="clear" w:color="auto" w:fill="FFFFFF"/>
        <w:spacing w:before="31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Российская  Федерация</w:t>
      </w:r>
    </w:p>
    <w:p w:rsidR="00E67CDB" w:rsidRDefault="00E67CDB" w:rsidP="00F45E18">
      <w:pPr>
        <w:tabs>
          <w:tab w:val="left" w:pos="1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область, Унечский   район</w:t>
      </w:r>
    </w:p>
    <w:p w:rsidR="00E67CDB" w:rsidRDefault="00E67CDB" w:rsidP="00F45E1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Старосельское сельское поселение</w:t>
      </w:r>
    </w:p>
    <w:p w:rsidR="00E67CDB" w:rsidRDefault="00E67CDB" w:rsidP="00F45E1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E67CDB" w:rsidRDefault="00E67CDB" w:rsidP="00F45E18">
      <w:pPr>
        <w:rPr>
          <w:b/>
        </w:rPr>
      </w:pPr>
      <w:r>
        <w:rPr>
          <w:b/>
        </w:rPr>
        <w:t xml:space="preserve"> </w:t>
      </w:r>
    </w:p>
    <w:p w:rsidR="00E67CDB" w:rsidRDefault="00E67CDB" w:rsidP="00F45E18">
      <w:pPr>
        <w:tabs>
          <w:tab w:val="left" w:pos="3075"/>
        </w:tabs>
        <w:rPr>
          <w:b/>
          <w:bCs/>
        </w:rPr>
      </w:pPr>
      <w:r>
        <w:t xml:space="preserve">                                                             </w:t>
      </w:r>
      <w:r>
        <w:rPr>
          <w:b/>
          <w:bCs/>
        </w:rPr>
        <w:t>Р Е Ш Е Н И Е</w:t>
      </w:r>
    </w:p>
    <w:p w:rsidR="00E67CDB" w:rsidRDefault="00E67CDB" w:rsidP="00F62237">
      <w:pPr>
        <w:jc w:val="center"/>
        <w:rPr>
          <w:b/>
          <w:sz w:val="28"/>
          <w:szCs w:val="28"/>
        </w:rPr>
      </w:pPr>
    </w:p>
    <w:p w:rsidR="00E67CDB" w:rsidRDefault="00E67CDB" w:rsidP="00F62237">
      <w:r>
        <w:t>От 27.01.2016г.№ 3-56</w:t>
      </w:r>
    </w:p>
    <w:p w:rsidR="00E67CDB" w:rsidRDefault="00E67CDB" w:rsidP="00F62237"/>
    <w:p w:rsidR="00E67CDB" w:rsidRDefault="00E67CDB" w:rsidP="00F62237">
      <w:pPr>
        <w:pStyle w:val="Heading1"/>
        <w:jc w:val="both"/>
        <w:rPr>
          <w:szCs w:val="28"/>
        </w:rPr>
      </w:pPr>
      <w:r>
        <w:rPr>
          <w:szCs w:val="28"/>
        </w:rPr>
        <w:t>О внесении изменений в решение</w:t>
      </w:r>
    </w:p>
    <w:p w:rsidR="00E67CDB" w:rsidRDefault="00E67CDB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Старосельского сельского  Совета </w:t>
      </w:r>
    </w:p>
    <w:p w:rsidR="00E67CDB" w:rsidRDefault="00E67CDB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28.10.2010г.  </w:t>
      </w:r>
    </w:p>
    <w:p w:rsidR="00E67CDB" w:rsidRDefault="00E67CDB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2-47 «О земельном налоге» (в редакции </w:t>
      </w:r>
    </w:p>
    <w:p w:rsidR="00E67CDB" w:rsidRDefault="00E67CDB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решения № 3-14 от  29.09.2014г.,  № 3-40 28.08.2015 )</w:t>
      </w:r>
    </w:p>
    <w:p w:rsidR="00E67CDB" w:rsidRDefault="00E67CDB" w:rsidP="00F62237"/>
    <w:p w:rsidR="00E67CDB" w:rsidRDefault="00E67CDB" w:rsidP="00F62237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 со статьей 14 Федерального закона от 06.10.2003 г. №131-ФЗ «Об общих принципах организации местного самоуправления в Российской Федерации», Устава муниципального</w:t>
      </w:r>
      <w:r>
        <w:t xml:space="preserve"> </w:t>
      </w:r>
      <w:r>
        <w:rPr>
          <w:sz w:val="28"/>
          <w:szCs w:val="28"/>
        </w:rPr>
        <w:t xml:space="preserve">образования «Старосельское  сельское   поселение» и на основании  Федерального закона от 23.11.2015г. №320-ФЗ «О внесении изменений в  часть вторую Налогового кодекса Российской Федерации»  Старосельский  сельский Совет народных депутатов </w:t>
      </w:r>
    </w:p>
    <w:p w:rsidR="00E67CDB" w:rsidRDefault="00E67CDB" w:rsidP="00F6223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РЕШИЛ:</w:t>
      </w:r>
    </w:p>
    <w:p w:rsidR="00E67CDB" w:rsidRDefault="00E67CDB" w:rsidP="00F62237">
      <w:pPr>
        <w:jc w:val="both"/>
        <w:rPr>
          <w:b/>
          <w:bCs/>
          <w:sz w:val="28"/>
          <w:szCs w:val="28"/>
        </w:rPr>
      </w:pPr>
    </w:p>
    <w:p w:rsidR="00E67CDB" w:rsidRDefault="00E67CDB" w:rsidP="007733FA">
      <w:pPr>
        <w:jc w:val="both"/>
        <w:rPr>
          <w:sz w:val="28"/>
          <w:szCs w:val="28"/>
        </w:rPr>
      </w:pPr>
      <w:r>
        <w:rPr>
          <w:sz w:val="28"/>
        </w:rPr>
        <w:t>1. Исключить пункт 4.6 решения  Старосельского сельского Совета народных депутатов от 28.10.2010 № 2-47 « О земельном налоге» (</w:t>
      </w:r>
      <w:r>
        <w:rPr>
          <w:sz w:val="28"/>
          <w:szCs w:val="28"/>
        </w:rPr>
        <w:t>в редакции решения №3-14 от  29.09.2014г.  № 3-40 28.08.2015)</w:t>
      </w:r>
    </w:p>
    <w:p w:rsidR="00E67CDB" w:rsidRDefault="00E67CDB" w:rsidP="007733FA">
      <w:pPr>
        <w:jc w:val="both"/>
        <w:rPr>
          <w:sz w:val="28"/>
          <w:szCs w:val="28"/>
        </w:rPr>
      </w:pPr>
      <w:r>
        <w:rPr>
          <w:sz w:val="28"/>
          <w:szCs w:val="28"/>
        </w:rPr>
        <w:t>2. Пункт 4.7 считать пунктом 4.6</w:t>
      </w:r>
    </w:p>
    <w:p w:rsidR="00E67CDB" w:rsidRDefault="00E67CDB" w:rsidP="00F62237">
      <w:pPr>
        <w:jc w:val="both"/>
        <w:rPr>
          <w:sz w:val="28"/>
        </w:rPr>
      </w:pPr>
      <w:r>
        <w:rPr>
          <w:sz w:val="28"/>
        </w:rPr>
        <w:t>3..Настоящее решение опубликовать в газете «Унечская газета» и разместить в сети Интернет.</w:t>
      </w:r>
    </w:p>
    <w:p w:rsidR="00E67CDB" w:rsidRDefault="00E67CDB" w:rsidP="00F62237">
      <w:pPr>
        <w:pStyle w:val="Heading1"/>
        <w:ind w:hanging="1701"/>
        <w:jc w:val="both"/>
      </w:pPr>
      <w:r>
        <w:t xml:space="preserve">                        4.Настоящее решение вступает в силу  со дня его официального опубликования и распространяется на правоотношения, возникшие с 1 января 2016 года.</w:t>
      </w:r>
    </w:p>
    <w:p w:rsidR="00E67CDB" w:rsidRDefault="00E67CDB" w:rsidP="00F45E18"/>
    <w:p w:rsidR="00E67CDB" w:rsidRDefault="00E67CDB" w:rsidP="00F45E18"/>
    <w:p w:rsidR="00E67CDB" w:rsidRDefault="00E67CDB" w:rsidP="00F45E18"/>
    <w:p w:rsidR="00E67CDB" w:rsidRPr="00F45E18" w:rsidRDefault="00E67CDB" w:rsidP="00F45E18"/>
    <w:p w:rsidR="00E67CDB" w:rsidRDefault="00E67CDB" w:rsidP="00F62237">
      <w:pPr>
        <w:jc w:val="both"/>
        <w:rPr>
          <w:sz w:val="28"/>
        </w:rPr>
      </w:pPr>
      <w:r>
        <w:rPr>
          <w:sz w:val="28"/>
        </w:rPr>
        <w:tab/>
      </w:r>
    </w:p>
    <w:p w:rsidR="00E67CDB" w:rsidRDefault="00E67CDB" w:rsidP="00F62237">
      <w:pPr>
        <w:rPr>
          <w:sz w:val="28"/>
        </w:rPr>
      </w:pPr>
      <w:r>
        <w:t xml:space="preserve"> </w:t>
      </w:r>
      <w:r>
        <w:rPr>
          <w:sz w:val="28"/>
        </w:rPr>
        <w:t>Глава Старосельского</w:t>
      </w:r>
    </w:p>
    <w:p w:rsidR="00E67CDB" w:rsidRDefault="00E67CDB">
      <w:r>
        <w:rPr>
          <w:sz w:val="28"/>
        </w:rPr>
        <w:t xml:space="preserve"> 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А.В.Лукашов</w:t>
      </w:r>
    </w:p>
    <w:sectPr w:rsidR="00E67CDB" w:rsidSect="003D1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/>
      </w:r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237"/>
    <w:rsid w:val="00071F51"/>
    <w:rsid w:val="00072C3A"/>
    <w:rsid w:val="000A46DC"/>
    <w:rsid w:val="000B640E"/>
    <w:rsid w:val="0010480F"/>
    <w:rsid w:val="00177D7A"/>
    <w:rsid w:val="002322D6"/>
    <w:rsid w:val="00234DD3"/>
    <w:rsid w:val="0025423A"/>
    <w:rsid w:val="00294A17"/>
    <w:rsid w:val="002A576F"/>
    <w:rsid w:val="002B416E"/>
    <w:rsid w:val="002F5B51"/>
    <w:rsid w:val="00310D39"/>
    <w:rsid w:val="00316785"/>
    <w:rsid w:val="00341612"/>
    <w:rsid w:val="003657B1"/>
    <w:rsid w:val="003A73B7"/>
    <w:rsid w:val="003B3505"/>
    <w:rsid w:val="003D1431"/>
    <w:rsid w:val="00446CB9"/>
    <w:rsid w:val="00470AFC"/>
    <w:rsid w:val="004B57E3"/>
    <w:rsid w:val="004C110A"/>
    <w:rsid w:val="004F2F56"/>
    <w:rsid w:val="00506909"/>
    <w:rsid w:val="005A6FA4"/>
    <w:rsid w:val="005B0FE8"/>
    <w:rsid w:val="005D557E"/>
    <w:rsid w:val="005E1731"/>
    <w:rsid w:val="006174D8"/>
    <w:rsid w:val="00624DDF"/>
    <w:rsid w:val="0066681D"/>
    <w:rsid w:val="007611BC"/>
    <w:rsid w:val="007733FA"/>
    <w:rsid w:val="007A3513"/>
    <w:rsid w:val="00871D15"/>
    <w:rsid w:val="00881C94"/>
    <w:rsid w:val="008C189B"/>
    <w:rsid w:val="00921DB9"/>
    <w:rsid w:val="00932D96"/>
    <w:rsid w:val="00944316"/>
    <w:rsid w:val="009B3D4F"/>
    <w:rsid w:val="009E72E7"/>
    <w:rsid w:val="00A24853"/>
    <w:rsid w:val="00AB2D36"/>
    <w:rsid w:val="00AF13CA"/>
    <w:rsid w:val="00BE08F2"/>
    <w:rsid w:val="00D152A7"/>
    <w:rsid w:val="00D504CC"/>
    <w:rsid w:val="00D77059"/>
    <w:rsid w:val="00E04657"/>
    <w:rsid w:val="00E12BC5"/>
    <w:rsid w:val="00E67CDB"/>
    <w:rsid w:val="00F11EC6"/>
    <w:rsid w:val="00F45E18"/>
    <w:rsid w:val="00F62237"/>
    <w:rsid w:val="00FB4799"/>
    <w:rsid w:val="00FC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23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2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23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223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70A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AFC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6174D8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174D8"/>
    <w:pPr>
      <w:ind w:left="705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6174D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93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218</Words>
  <Characters>1248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Российская  Федерация</dc:title>
  <dc:subject/>
  <dc:creator>Доронина Наталья Петровна</dc:creator>
  <cp:keywords/>
  <dc:description/>
  <cp:lastModifiedBy>Администратор</cp:lastModifiedBy>
  <cp:revision>3</cp:revision>
  <cp:lastPrinted>2016-02-04T08:19:00Z</cp:lastPrinted>
  <dcterms:created xsi:type="dcterms:W3CDTF">2016-02-04T08:18:00Z</dcterms:created>
  <dcterms:modified xsi:type="dcterms:W3CDTF">2016-02-04T08:20:00Z</dcterms:modified>
</cp:coreProperties>
</file>